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1B915" w14:textId="77777777" w:rsidR="000666A3" w:rsidRDefault="000666A3" w:rsidP="000666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BLOUNT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fl.1465)</w:t>
      </w:r>
    </w:p>
    <w:p w14:paraId="26E6336C" w14:textId="77777777" w:rsidR="000666A3" w:rsidRDefault="000666A3" w:rsidP="000666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4F7313" w14:textId="77777777" w:rsidR="000666A3" w:rsidRDefault="000666A3" w:rsidP="000666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FE8C9F" w14:textId="77777777" w:rsidR="000666A3" w:rsidRDefault="000666A3" w:rsidP="000666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Sir Thomas Blount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Elvaston</w:t>
      </w:r>
      <w:proofErr w:type="spellEnd"/>
      <w:r>
        <w:rPr>
          <w:rFonts w:ascii="Times New Roman" w:hAnsi="Times New Roman" w:cs="Times New Roman"/>
          <w:sz w:val="24"/>
          <w:szCs w:val="24"/>
        </w:rPr>
        <w:t>, Derbyshire.</w:t>
      </w:r>
    </w:p>
    <w:p w14:paraId="22659F1B" w14:textId="77777777" w:rsidR="000666A3" w:rsidRDefault="000666A3" w:rsidP="000666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(Peerage 1970 p.2869)</w:t>
      </w:r>
    </w:p>
    <w:p w14:paraId="2F95A581" w14:textId="77777777" w:rsidR="000666A3" w:rsidRDefault="000666A3" w:rsidP="000666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1 Ralph Wolseley of </w:t>
      </w:r>
      <w:proofErr w:type="gramStart"/>
      <w:r>
        <w:rPr>
          <w:rFonts w:ascii="Times New Roman" w:hAnsi="Times New Roman" w:cs="Times New Roman"/>
          <w:sz w:val="24"/>
          <w:szCs w:val="24"/>
        </w:rPr>
        <w:t>Wolseley(</w:t>
      </w:r>
      <w:proofErr w:type="gramEnd"/>
      <w:r>
        <w:rPr>
          <w:rFonts w:ascii="Times New Roman" w:hAnsi="Times New Roman" w:cs="Times New Roman"/>
          <w:sz w:val="24"/>
          <w:szCs w:val="24"/>
        </w:rPr>
        <w:t>d.1504)(q.v.).    (ibid.)</w:t>
      </w:r>
    </w:p>
    <w:p w14:paraId="1AFAFF69" w14:textId="77777777" w:rsidR="000666A3" w:rsidRDefault="000666A3" w:rsidP="000666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2525CE" w14:textId="77777777" w:rsidR="000666A3" w:rsidRDefault="000666A3" w:rsidP="000666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280E53" w14:textId="77777777" w:rsidR="000666A3" w:rsidRDefault="000666A3" w:rsidP="000666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2021</w:t>
      </w:r>
    </w:p>
    <w:p w14:paraId="5FC00B7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995E7" w14:textId="77777777" w:rsidR="000666A3" w:rsidRDefault="000666A3" w:rsidP="009139A6">
      <w:r>
        <w:separator/>
      </w:r>
    </w:p>
  </w:endnote>
  <w:endnote w:type="continuationSeparator" w:id="0">
    <w:p w14:paraId="2FB968C4" w14:textId="77777777" w:rsidR="000666A3" w:rsidRDefault="000666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4D9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9CE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E2F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850B94" w14:textId="77777777" w:rsidR="000666A3" w:rsidRDefault="000666A3" w:rsidP="009139A6">
      <w:r>
        <w:separator/>
      </w:r>
    </w:p>
  </w:footnote>
  <w:footnote w:type="continuationSeparator" w:id="0">
    <w:p w14:paraId="5036BA8E" w14:textId="77777777" w:rsidR="000666A3" w:rsidRDefault="000666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7DB1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E8D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740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6A3"/>
    <w:rsid w:val="000666A3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C1F82"/>
  <w15:chartTrackingRefBased/>
  <w15:docId w15:val="{E834DE6D-52F1-484B-9C03-0053BEB4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2021-03-20T22:09:00Z</dcterms:created>
  <dcterms:modified xsi:type="dcterms:W3CDTF">2021-03-20T22:09:00Z</dcterms:modified>
</cp:coreProperties>
</file>